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7346" w:rsidRPr="00AF7EB2" w:rsidRDefault="001E7346" w:rsidP="00BB526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t>บทที่ 1</w:t>
      </w:r>
    </w:p>
    <w:p w:rsidR="001E7346" w:rsidRPr="00AF7EB2" w:rsidRDefault="001E7346" w:rsidP="00BB526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t>บทนำ</w:t>
      </w:r>
    </w:p>
    <w:p w:rsidR="001E7346" w:rsidRPr="00AF7EB2" w:rsidRDefault="001E7346" w:rsidP="00BB5260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bookmarkStart w:id="0" w:name="Text1"/>
    <w:p w:rsidR="001E7346" w:rsidRDefault="00FD11FA" w:rsidP="00F96521">
      <w:pPr>
        <w:tabs>
          <w:tab w:val="left" w:pos="1672"/>
        </w:tabs>
        <w:ind w:firstLine="1080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  <w:bookmarkEnd w:id="0"/>
    </w:p>
    <w:p w:rsidR="00230962" w:rsidRDefault="00230962" w:rsidP="00230962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1E7346" w:rsidRPr="00AF7EB2" w:rsidRDefault="001E7346" w:rsidP="00FD11FA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3701F" w:rsidRPr="00F3701F" w:rsidRDefault="00F3701F" w:rsidP="00F3701F">
      <w:pPr>
        <w:pStyle w:val="ListParagraph"/>
        <w:numPr>
          <w:ilvl w:val="1"/>
          <w:numId w:val="3"/>
        </w:num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3701F">
        <w:rPr>
          <w:rFonts w:ascii="TH SarabunPSK" w:hAnsi="TH SarabunPSK" w:cs="TH SarabunPSK"/>
          <w:b/>
          <w:bCs/>
          <w:sz w:val="32"/>
          <w:szCs w:val="32"/>
          <w:cs/>
        </w:rPr>
        <w:t>ความเป็นมาของปัญหา</w:t>
      </w:r>
    </w:p>
    <w:p w:rsidR="00F3701F" w:rsidRPr="00F3701F" w:rsidRDefault="00F3701F" w:rsidP="00F3701F">
      <w:pPr>
        <w:pStyle w:val="ListParagraph"/>
        <w:tabs>
          <w:tab w:val="left" w:pos="630"/>
          <w:tab w:val="left" w:pos="1672"/>
        </w:tabs>
        <w:ind w:left="450"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F3701F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F3701F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F3701F">
        <w:rPr>
          <w:rFonts w:ascii="TH SarabunPSK" w:hAnsi="TH SarabunPSK" w:cs="TH SarabunPSK"/>
          <w:sz w:val="32"/>
          <w:szCs w:val="32"/>
        </w:rPr>
        <w:instrText>FORMTEXT</w:instrText>
      </w:r>
      <w:r w:rsidRPr="00F3701F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F3701F">
        <w:rPr>
          <w:rFonts w:ascii="TH SarabunPSK" w:hAnsi="TH SarabunPSK" w:cs="TH SarabunPSK"/>
          <w:sz w:val="32"/>
          <w:szCs w:val="32"/>
          <w:cs/>
        </w:rPr>
      </w:r>
      <w:r w:rsidRPr="00F3701F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F3701F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F3701F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F3701F" w:rsidRPr="00F3701F" w:rsidRDefault="00F3701F" w:rsidP="00F3701F">
      <w:pPr>
        <w:pStyle w:val="ListParagraph"/>
        <w:tabs>
          <w:tab w:val="left" w:pos="1672"/>
        </w:tabs>
        <w:ind w:left="75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E7346" w:rsidRPr="00AF7EB2" w:rsidRDefault="00F3701F" w:rsidP="00BB52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 xml:space="preserve">1.2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</w:t>
      </w:r>
      <w:r w:rsidR="001E7346" w:rsidRPr="00AF7EB2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วิจัย</w:t>
      </w:r>
      <w:proofErr w:type="gram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1E7346" w:rsidRPr="00AF7EB2" w:rsidRDefault="00140359" w:rsidP="00140359">
      <w:pPr>
        <w:numPr>
          <w:ilvl w:val="0"/>
          <w:numId w:val="1"/>
        </w:numPr>
        <w:tabs>
          <w:tab w:val="clear" w:pos="770"/>
          <w:tab w:val="num" w:pos="0"/>
          <w:tab w:val="left" w:pos="1080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bookmarkStart w:id="1" w:name="Text2"/>
      <w:r w:rsidRPr="00AF7EB2">
        <w:rPr>
          <w:rFonts w:ascii="TH SarabunPSK" w:hAnsi="TH SarabunPSK" w:cs="TH SarabunPSK"/>
          <w:sz w:val="32"/>
          <w:szCs w:val="32"/>
          <w:highlight w:val="lightGray"/>
          <w:cs/>
        </w:rPr>
        <w:t xml:space="preserve"> 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begin">
          <w:ffData>
            <w:name w:val=""/>
            <w:enabled/>
            <w:calcOnExit w:val="0"/>
            <w:textInput>
              <w:default w:val="พิมพ์วัตถุประสงค์ข้อที่ 1 ที่นี่"/>
            </w:textInput>
          </w:ffData>
        </w:fldCha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</w:rPr>
        <w:instrText>FORMTEXT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separate"/>
      </w:r>
      <w:r w:rsidR="00F768EA" w:rsidRPr="00AF7EB2">
        <w:rPr>
          <w:rFonts w:ascii="TH SarabunPSK" w:hAnsi="TH SarabunPSK" w:cs="TH SarabunPSK"/>
          <w:noProof/>
          <w:sz w:val="32"/>
          <w:szCs w:val="32"/>
          <w:highlight w:val="lightGray"/>
          <w:cs/>
        </w:rPr>
        <w:t>พิมพ์วัตถุประสงค์ข้อที่ 1 ที่นี่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end"/>
      </w:r>
      <w:bookmarkEnd w:id="1"/>
      <w:r w:rsidR="001E7346" w:rsidRPr="00AF7EB2">
        <w:rPr>
          <w:rFonts w:ascii="TH SarabunPSK" w:hAnsi="TH SarabunPSK" w:cs="TH SarabunPSK"/>
          <w:sz w:val="32"/>
          <w:szCs w:val="32"/>
        </w:rPr>
        <w:t xml:space="preserve"> </w:t>
      </w:r>
    </w:p>
    <w:p w:rsidR="001E7346" w:rsidRPr="00AF7EB2" w:rsidRDefault="00140359" w:rsidP="00140359">
      <w:pPr>
        <w:numPr>
          <w:ilvl w:val="0"/>
          <w:numId w:val="1"/>
        </w:numPr>
        <w:tabs>
          <w:tab w:val="clear" w:pos="770"/>
          <w:tab w:val="num" w:pos="0"/>
          <w:tab w:val="left" w:pos="1080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highlight w:val="lightGray"/>
          <w:cs/>
        </w:rPr>
        <w:t xml:space="preserve"> 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begin">
          <w:ffData>
            <w:name w:val=""/>
            <w:enabled/>
            <w:calcOnExit w:val="0"/>
            <w:textInput>
              <w:default w:val="พิมพ์วัตถุประสงค์ข้อที่ 2 ที่นี่"/>
            </w:textInput>
          </w:ffData>
        </w:fldCha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</w:rPr>
        <w:instrText>FORMTEXT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separate"/>
      </w:r>
      <w:r w:rsidR="00F768EA" w:rsidRPr="00AF7EB2">
        <w:rPr>
          <w:rFonts w:ascii="TH SarabunPSK" w:hAnsi="TH SarabunPSK" w:cs="TH SarabunPSK"/>
          <w:noProof/>
          <w:sz w:val="32"/>
          <w:szCs w:val="32"/>
          <w:highlight w:val="lightGray"/>
          <w:cs/>
        </w:rPr>
        <w:t>พิมพ์วัตถุประสงค์ข้อที่ 2 ที่นี่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end"/>
      </w:r>
    </w:p>
    <w:p w:rsidR="001E7346" w:rsidRPr="00AF7EB2" w:rsidRDefault="00140359" w:rsidP="00140359">
      <w:pPr>
        <w:numPr>
          <w:ilvl w:val="0"/>
          <w:numId w:val="1"/>
        </w:numPr>
        <w:tabs>
          <w:tab w:val="clear" w:pos="770"/>
          <w:tab w:val="num" w:pos="0"/>
          <w:tab w:val="left" w:pos="1080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highlight w:val="lightGray"/>
          <w:cs/>
        </w:rPr>
        <w:t xml:space="preserve"> 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begin">
          <w:ffData>
            <w:name w:val=""/>
            <w:enabled/>
            <w:calcOnExit w:val="0"/>
            <w:textInput>
              <w:default w:val="พิมพ์วัตถุประสงค์ข้อที่ 3 ที่นี่"/>
            </w:textInput>
          </w:ffData>
        </w:fldCha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</w:rPr>
        <w:instrText>FORMTEXT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separate"/>
      </w:r>
      <w:r w:rsidR="00F768EA" w:rsidRPr="00AF7EB2">
        <w:rPr>
          <w:rFonts w:ascii="TH SarabunPSK" w:hAnsi="TH SarabunPSK" w:cs="TH SarabunPSK"/>
          <w:noProof/>
          <w:sz w:val="32"/>
          <w:szCs w:val="32"/>
          <w:highlight w:val="lightGray"/>
          <w:cs/>
        </w:rPr>
        <w:t>พิมพ์วัตถุประสงค์ข้อที่ 3 ที่นี่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end"/>
      </w:r>
    </w:p>
    <w:p w:rsidR="001E7346" w:rsidRPr="00AF7EB2" w:rsidRDefault="00140359" w:rsidP="00140359">
      <w:pPr>
        <w:numPr>
          <w:ilvl w:val="0"/>
          <w:numId w:val="1"/>
        </w:numPr>
        <w:tabs>
          <w:tab w:val="clear" w:pos="770"/>
          <w:tab w:val="num" w:pos="0"/>
          <w:tab w:val="left" w:pos="1080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highlight w:val="lightGray"/>
          <w:cs/>
        </w:rPr>
        <w:t xml:space="preserve"> 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begin">
          <w:ffData>
            <w:name w:val=""/>
            <w:enabled/>
            <w:calcOnExit w:val="0"/>
            <w:textInput>
              <w:default w:val="พิมพ์วัตถุประสงค์ข้อที่ 4 ที่นี่"/>
            </w:textInput>
          </w:ffData>
        </w:fldCha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</w:rPr>
        <w:instrText>FORMTEXT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instrText xml:space="preserve"> </w:instrTex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separate"/>
      </w:r>
      <w:r w:rsidR="00F768EA" w:rsidRPr="00AF7EB2">
        <w:rPr>
          <w:rFonts w:ascii="TH SarabunPSK" w:hAnsi="TH SarabunPSK" w:cs="TH SarabunPSK"/>
          <w:noProof/>
          <w:sz w:val="32"/>
          <w:szCs w:val="32"/>
          <w:highlight w:val="lightGray"/>
          <w:cs/>
        </w:rPr>
        <w:t>พิมพ์วัตถุประสงค์ข้อที่ 4 ที่นี่</w:t>
      </w:r>
      <w:r w:rsidR="00F768EA" w:rsidRPr="00AF7EB2">
        <w:rPr>
          <w:rFonts w:ascii="TH SarabunPSK" w:hAnsi="TH SarabunPSK" w:cs="TH SarabunPSK"/>
          <w:sz w:val="32"/>
          <w:szCs w:val="32"/>
          <w:highlight w:val="lightGray"/>
          <w:cs/>
        </w:rPr>
        <w:fldChar w:fldCharType="end"/>
      </w:r>
    </w:p>
    <w:p w:rsidR="001E7346" w:rsidRPr="00AF7EB2" w:rsidRDefault="001E7346" w:rsidP="00BB52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1E7346" w:rsidRPr="00AF7EB2" w:rsidRDefault="00F3701F" w:rsidP="00BB5260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1.3  </w:t>
      </w:r>
      <w:r w:rsidR="001E7346" w:rsidRPr="00AF7EB2">
        <w:rPr>
          <w:rFonts w:ascii="TH SarabunPSK" w:hAnsi="TH SarabunPSK" w:cs="TH SarabunPSK"/>
          <w:b/>
          <w:bCs/>
          <w:sz w:val="32"/>
          <w:szCs w:val="32"/>
          <w:cs/>
        </w:rPr>
        <w:t>ขอบเขตของงานวิจัย</w:t>
      </w:r>
    </w:p>
    <w:p w:rsidR="001E7346" w:rsidRPr="00AF7EB2" w:rsidRDefault="001E7346" w:rsidP="00BB526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1E7346" w:rsidRPr="00AF7EB2" w:rsidRDefault="001E7346" w:rsidP="00DB4244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1E7346" w:rsidRPr="00AF7EB2" w:rsidRDefault="00F31250" w:rsidP="00BB5260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1.4  สมมุติฐานงานวิจัย (ถ้ามี)</w:t>
      </w:r>
    </w:p>
    <w:p w:rsidR="001E7346" w:rsidRPr="00AF7EB2" w:rsidRDefault="001E7346" w:rsidP="00BB526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1E7346" w:rsidRPr="00AF7EB2" w:rsidRDefault="001E7346" w:rsidP="00B044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1E7346" w:rsidRPr="00AF7EB2" w:rsidRDefault="00F31250" w:rsidP="00BB526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1.5  กรอบแนวความคิดในการวิจัย (ถ้ามี) </w:t>
      </w:r>
    </w:p>
    <w:p w:rsidR="001E7346" w:rsidRPr="00AF7EB2" w:rsidRDefault="001E7346" w:rsidP="00BB526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1E7346" w:rsidRPr="00AF7EB2" w:rsidRDefault="001E7346" w:rsidP="00B57DFB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1E7346" w:rsidRPr="00AF7EB2" w:rsidRDefault="00F31250" w:rsidP="00BB526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1.6  คำสำคัญของการวิจัย (ถ้ามี) </w:t>
      </w:r>
    </w:p>
    <w:p w:rsidR="001E7346" w:rsidRPr="00AF7EB2" w:rsidRDefault="001E7346" w:rsidP="00BB526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DB4244" w:rsidRDefault="00DB4244" w:rsidP="00B044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31250" w:rsidRPr="00AF7EB2" w:rsidRDefault="00F31250" w:rsidP="00F3125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1.7  ประโยชน์ที่คาดว่าจะได้รับ  </w:t>
      </w:r>
    </w:p>
    <w:p w:rsidR="00F31250" w:rsidRDefault="00F31250" w:rsidP="00F3125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Text1"/>
            <w:enabled/>
            <w:calcOnExit w:val="0"/>
            <w:textInput>
              <w:default w:val="คลิกที่นี่ เพื่อเริ่มพิมพ์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297E65" w:rsidRPr="00AF7EB2" w:rsidRDefault="00297E65" w:rsidP="00F31250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31250" w:rsidRPr="00AF7EB2" w:rsidRDefault="00F31250" w:rsidP="00B044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5260" w:rsidRPr="00AF7EB2" w:rsidRDefault="00BB5260" w:rsidP="00BB526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บทที่ 2</w:t>
      </w:r>
    </w:p>
    <w:p w:rsidR="00BB5260" w:rsidRPr="00AF7EB2" w:rsidRDefault="00A56F33" w:rsidP="00BB526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ทฤษฎีและงานวิจัยที่เกี่ยวข้อง/การทบทวนวรรณกรรม (</w:t>
      </w:r>
      <w:r>
        <w:rPr>
          <w:rFonts w:ascii="TH SarabunPSK" w:hAnsi="TH SarabunPSK" w:cs="TH SarabunPSK"/>
          <w:b/>
          <w:bCs/>
          <w:sz w:val="36"/>
          <w:szCs w:val="36"/>
        </w:rPr>
        <w:t>Literature Review)</w:t>
      </w:r>
    </w:p>
    <w:p w:rsidR="00BB5260" w:rsidRPr="00AF7EB2" w:rsidRDefault="00BB52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p w:rsidR="00DC6CD7" w:rsidRDefault="00DC6CD7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2" w:name="Text4"/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>2.1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ทฤษฎีที่เกี่ยวข้อง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BB5260" w:rsidRPr="00AF7EB2" w:rsidRDefault="00DC6CD7" w:rsidP="00DC6CD7">
      <w:pPr>
        <w:tabs>
          <w:tab w:val="left" w:pos="1672"/>
        </w:tabs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End w:id="2"/>
      <w:r w:rsidR="00BB5260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BB526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BB5260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BB526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BB5260" w:rsidRPr="00AF7EB2">
        <w:rPr>
          <w:rFonts w:ascii="TH SarabunPSK" w:hAnsi="TH SarabunPSK" w:cs="TH SarabunPSK"/>
          <w:sz w:val="32"/>
          <w:szCs w:val="32"/>
          <w:cs/>
        </w:rPr>
      </w:r>
      <w:r w:rsidR="00BB5260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BB5260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BB5260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BB5260" w:rsidRPr="00AF7EB2" w:rsidRDefault="00637827" w:rsidP="00637827">
      <w:pPr>
        <w:tabs>
          <w:tab w:val="left" w:pos="851"/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7EB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พิมพ์หัวข้อรองที่นี่ โดยมีเลขกำกับหัวข้อหรือไม่ก็ได้"/>
            </w:textInput>
          </w:ffData>
        </w:fldChar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  <w:instrText xml:space="preserve"> </w:instrText>
      </w:r>
      <w:r w:rsidR="005E571C" w:rsidRPr="00AF7EB2">
        <w:rPr>
          <w:rFonts w:ascii="TH SarabunPSK" w:hAnsi="TH SarabunPSK" w:cs="TH SarabunPSK"/>
          <w:b/>
          <w:bCs/>
          <w:sz w:val="32"/>
          <w:szCs w:val="32"/>
        </w:rPr>
        <w:instrText>FORMTEXT</w:instrText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  <w:instrText xml:space="preserve"> </w:instrText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  <w:fldChar w:fldCharType="separate"/>
      </w:r>
      <w:r w:rsidR="005E571C" w:rsidRPr="00AF7EB2">
        <w:rPr>
          <w:rFonts w:ascii="TH SarabunPSK" w:hAnsi="TH SarabunPSK" w:cs="TH SarabunPSK"/>
          <w:b/>
          <w:bCs/>
          <w:noProof/>
          <w:sz w:val="32"/>
          <w:szCs w:val="32"/>
          <w:cs/>
        </w:rPr>
        <w:t>พิมพ์หัวข้อรองที่นี่ โดยมีเลขกำกับหัวข้อหรือไม่ก็ได้</w:t>
      </w:r>
      <w:r w:rsidR="005E571C" w:rsidRPr="00AF7EB2">
        <w:rPr>
          <w:rFonts w:ascii="TH SarabunPSK" w:hAnsi="TH SarabunPSK" w:cs="TH SarabunPSK"/>
          <w:b/>
          <w:bCs/>
          <w:sz w:val="32"/>
          <w:szCs w:val="32"/>
          <w:cs/>
        </w:rPr>
        <w:fldChar w:fldCharType="end"/>
      </w:r>
    </w:p>
    <w:p w:rsidR="00BB5260" w:rsidRPr="00AF7EB2" w:rsidRDefault="00BB5260" w:rsidP="00B75956">
      <w:pPr>
        <w:tabs>
          <w:tab w:val="left" w:pos="1672"/>
        </w:tabs>
        <w:ind w:firstLine="847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230962" w:rsidRDefault="00230962" w:rsidP="001E5BBA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778AF" w:rsidRPr="00A778AF" w:rsidRDefault="00A778AF" w:rsidP="001E5BBA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778A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2.2  งานวิจัยที่เกี่ยวข้อง </w:t>
      </w:r>
    </w:p>
    <w:p w:rsidR="00A778AF" w:rsidRPr="00AF7EB2" w:rsidRDefault="00A778AF" w:rsidP="00A778AF">
      <w:pPr>
        <w:tabs>
          <w:tab w:val="left" w:pos="1672"/>
        </w:tabs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BB5260" w:rsidRPr="00AF7EB2" w:rsidRDefault="00BB5260" w:rsidP="00B75956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637827" w:rsidRDefault="00637827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1681D" w:rsidRDefault="00B1681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B75956" w:rsidRPr="00AF7EB2" w:rsidRDefault="00B75956" w:rsidP="00B75956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บทที่ 3</w:t>
      </w:r>
    </w:p>
    <w:p w:rsidR="00B75956" w:rsidRPr="00AF7EB2" w:rsidRDefault="00B75956" w:rsidP="00B75956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t>วิธีดำเนินงานวิจัย</w:t>
      </w:r>
    </w:p>
    <w:p w:rsidR="00B75956" w:rsidRDefault="00B75956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p w:rsidR="00EB34FD" w:rsidRPr="00AF7EB2" w:rsidRDefault="00EB34FD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p w:rsidR="00B75956" w:rsidRPr="00AF7EB2" w:rsidRDefault="00B75956" w:rsidP="00B75956">
      <w:pPr>
        <w:tabs>
          <w:tab w:val="left" w:pos="1672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</w:rPr>
        <w:fldChar w:fldCharType="begin">
          <w:ffData>
            <w:name w:val="Text5"/>
            <w:enabled/>
            <w:calcOnExit w:val="0"/>
            <w:textInput>
              <w:default w:val="เริ่มพิมพ์ที่นี่ หากมีการกล่าวนำของเนื้อหาในบทนี้ (มีหรือไม่มีก็ได้)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</w:rPr>
        <w:instrText xml:space="preserve"> FORMTEXT </w:instrText>
      </w:r>
      <w:r w:rsidRPr="00AF7EB2">
        <w:rPr>
          <w:rFonts w:ascii="TH SarabunPSK" w:hAnsi="TH SarabunPSK" w:cs="TH SarabunPSK"/>
          <w:sz w:val="32"/>
          <w:szCs w:val="32"/>
        </w:rPr>
      </w:r>
      <w:r w:rsidRPr="00AF7EB2">
        <w:rPr>
          <w:rFonts w:ascii="TH SarabunPSK" w:hAnsi="TH SarabunPSK" w:cs="TH SarabunPSK"/>
          <w:sz w:val="32"/>
          <w:szCs w:val="32"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เริ่มพิมพ์ที่นี่ หากมีการกล่าวนำของเนื้อหาในบทนี้ (มีหรือไม่มีก็ได้)</w:t>
      </w:r>
      <w:r w:rsidRPr="00AF7EB2">
        <w:rPr>
          <w:rFonts w:ascii="TH SarabunPSK" w:hAnsi="TH SarabunPSK" w:cs="TH SarabunPSK"/>
          <w:sz w:val="32"/>
          <w:szCs w:val="32"/>
        </w:rPr>
        <w:fldChar w:fldCharType="end"/>
      </w:r>
    </w:p>
    <w:p w:rsidR="00B75956" w:rsidRPr="00AF7EB2" w:rsidRDefault="00B75956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75956" w:rsidRPr="00AF7EB2" w:rsidRDefault="00EC6A96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  <w:cs/>
        </w:rPr>
        <w:t>ประชากรและกลุ่ม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วอย่าง   </w:t>
      </w:r>
    </w:p>
    <w:p w:rsidR="00B75956" w:rsidRPr="00AF7EB2" w:rsidRDefault="000420B5" w:rsidP="000420B5">
      <w:pPr>
        <w:tabs>
          <w:tab w:val="left" w:pos="900"/>
          <w:tab w:val="left" w:pos="1800"/>
        </w:tabs>
        <w:ind w:left="851" w:hanging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854BF0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B04460" w:rsidRPr="00AF7EB2" w:rsidRDefault="00B04460" w:rsidP="00B0446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420B5" w:rsidRDefault="00EC6A96" w:rsidP="00230962">
      <w:pPr>
        <w:tabs>
          <w:tab w:val="left" w:pos="108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เครื่องมือที่ใช้ในการวิจัย   </w:t>
      </w:r>
    </w:p>
    <w:p w:rsidR="00854BF0" w:rsidRPr="000420B5" w:rsidRDefault="000420B5" w:rsidP="000420B5">
      <w:pPr>
        <w:tabs>
          <w:tab w:val="left" w:pos="81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854BF0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B04460" w:rsidRPr="00AF7EB2" w:rsidRDefault="00B04460" w:rsidP="00EC6A96">
      <w:pPr>
        <w:tabs>
          <w:tab w:val="left" w:pos="1672"/>
        </w:tabs>
        <w:ind w:firstLine="360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EC6A96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3.3 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สร้างเครื่องมือที่ใช้ในการวิจัย 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:rsidR="00854BF0" w:rsidRPr="00AF7EB2" w:rsidRDefault="000420B5" w:rsidP="000420B5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854BF0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854BF0" w:rsidRPr="00AF7EB2" w:rsidRDefault="00854BF0" w:rsidP="00EC6A96">
      <w:pPr>
        <w:tabs>
          <w:tab w:val="left" w:pos="1672"/>
        </w:tabs>
        <w:ind w:firstLine="360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EC6A96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3.4 การเก็บรวบรวมข้อมูล</w:t>
      </w:r>
      <w:r w:rsidR="000C626A" w:rsidRPr="00AF7EB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</w:p>
    <w:p w:rsidR="00854BF0" w:rsidRPr="00AF7EB2" w:rsidRDefault="000420B5" w:rsidP="000420B5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854BF0" w:rsidRPr="00AF7EB2">
        <w:rPr>
          <w:rFonts w:ascii="TH SarabunPSK" w:hAnsi="TH SarabunPSK" w:cs="TH SarabunPSK"/>
          <w:sz w:val="32"/>
          <w:szCs w:val="32"/>
          <w:cs/>
        </w:rPr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854BF0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854BF0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854BF0" w:rsidRPr="00AF7EB2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C6A96" w:rsidRPr="00AF7EB2" w:rsidRDefault="00EC6A96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3.5 การวิเคราะห์ข้อมูล</w:t>
      </w:r>
      <w:r w:rsidRPr="00AF7EB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</w:p>
    <w:p w:rsidR="00EC6A96" w:rsidRPr="00AF7EB2" w:rsidRDefault="000420B5" w:rsidP="000420B5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C6A96"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="00EC6A96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EC6A96"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="00EC6A96"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="00EC6A96" w:rsidRPr="00AF7EB2">
        <w:rPr>
          <w:rFonts w:ascii="TH SarabunPSK" w:hAnsi="TH SarabunPSK" w:cs="TH SarabunPSK"/>
          <w:sz w:val="32"/>
          <w:szCs w:val="32"/>
          <w:cs/>
        </w:rPr>
      </w:r>
      <w:r w:rsidR="00EC6A96"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="00EC6A96"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="00EC6A96"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854BF0" w:rsidRPr="00AF7EB2" w:rsidRDefault="00854BF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ind w:firstLine="1177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Default="00B0446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496840" w:rsidRDefault="0049684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บทที่ 4</w:t>
      </w:r>
    </w:p>
    <w:p w:rsidR="00854BF0" w:rsidRPr="00AF7EB2" w:rsidRDefault="00854BF0" w:rsidP="00854BF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t>ผลการวิจัย</w:t>
      </w:r>
      <w:r w:rsidR="00496840">
        <w:rPr>
          <w:rFonts w:ascii="TH SarabunPSK" w:hAnsi="TH SarabunPSK" w:cs="TH SarabunPSK" w:hint="cs"/>
          <w:b/>
          <w:bCs/>
          <w:sz w:val="36"/>
          <w:szCs w:val="36"/>
          <w:cs/>
        </w:rPr>
        <w:t>และการอภิปรายผล</w:t>
      </w:r>
    </w:p>
    <w:p w:rsidR="00854BF0" w:rsidRPr="00AF7EB2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p w:rsidR="00854BF0" w:rsidRDefault="00854BF0" w:rsidP="00BB25AF">
      <w:pPr>
        <w:tabs>
          <w:tab w:val="left" w:pos="1672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</w:rPr>
        <w:fldChar w:fldCharType="begin">
          <w:ffData>
            <w:name w:val="Text5"/>
            <w:enabled/>
            <w:calcOnExit w:val="0"/>
            <w:textInput>
              <w:default w:val="เริ่มพิมพ์ที่นี่ หากมีการกล่าวนำของเนื้อหาในบทนี้ (มีหรือไม่มีก็ได้)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</w:rPr>
        <w:instrText xml:space="preserve"> FORMTEXT </w:instrText>
      </w:r>
      <w:r w:rsidRPr="00AF7EB2">
        <w:rPr>
          <w:rFonts w:ascii="TH SarabunPSK" w:hAnsi="TH SarabunPSK" w:cs="TH SarabunPSK"/>
          <w:sz w:val="32"/>
          <w:szCs w:val="32"/>
        </w:rPr>
      </w:r>
      <w:r w:rsidRPr="00AF7EB2">
        <w:rPr>
          <w:rFonts w:ascii="TH SarabunPSK" w:hAnsi="TH SarabunPSK" w:cs="TH SarabunPSK"/>
          <w:sz w:val="32"/>
          <w:szCs w:val="32"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เริ่มพิมพ์ที่นี่ หากมีการกล่าวนำของเนื้อหาในบทนี้ (มีหรือไม่มีก็ได้)</w:t>
      </w:r>
      <w:r w:rsidRPr="00AF7EB2">
        <w:rPr>
          <w:rFonts w:ascii="TH SarabunPSK" w:hAnsi="TH SarabunPSK" w:cs="TH SarabunPSK"/>
          <w:sz w:val="32"/>
          <w:szCs w:val="32"/>
        </w:rPr>
        <w:fldChar w:fldCharType="end"/>
      </w:r>
    </w:p>
    <w:p w:rsidR="008631C7" w:rsidRDefault="008631C7" w:rsidP="008631C7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</w:rPr>
        <w:fldChar w:fldCharType="begin">
          <w:ffData>
            <w:name w:val="Text5"/>
            <w:enabled/>
            <w:calcOnExit w:val="0"/>
            <w:textInput>
              <w:default w:val="เริ่มพิมพ์ที่นี่ หากมีการกล่าวนำของเนื้อหาในบทนี้ (มีหรือไม่มีก็ได้)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</w:rPr>
        <w:instrText xml:space="preserve"> FORMTEXT </w:instrText>
      </w:r>
      <w:r w:rsidRPr="00AF7EB2">
        <w:rPr>
          <w:rFonts w:ascii="TH SarabunPSK" w:hAnsi="TH SarabunPSK" w:cs="TH SarabunPSK"/>
          <w:sz w:val="32"/>
          <w:szCs w:val="32"/>
        </w:rPr>
      </w:r>
      <w:r w:rsidRPr="00AF7EB2">
        <w:rPr>
          <w:rFonts w:ascii="TH SarabunPSK" w:hAnsi="TH SarabunPSK" w:cs="TH SarabunPSK"/>
          <w:sz w:val="32"/>
          <w:szCs w:val="32"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เริ่มพิมพ์ที่นี่ หากมีการกล่าวนำของเนื้อหาในบทนี้ (มีหรือไม่มีก็ได้)</w:t>
      </w:r>
      <w:r w:rsidRPr="00AF7EB2">
        <w:rPr>
          <w:rFonts w:ascii="TH SarabunPSK" w:hAnsi="TH SarabunPSK" w:cs="TH SarabunPSK"/>
          <w:sz w:val="32"/>
          <w:szCs w:val="32"/>
        </w:rPr>
        <w:fldChar w:fldCharType="end"/>
      </w:r>
    </w:p>
    <w:p w:rsidR="00854BF0" w:rsidRPr="00AF7EB2" w:rsidRDefault="00854BF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04460" w:rsidRPr="00AF7EB2" w:rsidRDefault="00B0446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274B5" w:rsidRPr="00AF7EB2" w:rsidRDefault="00C274B5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C274B5" w:rsidRPr="00AF7EB2" w:rsidRDefault="00C274B5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C274B5" w:rsidRPr="00AF7EB2" w:rsidRDefault="00C274B5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C274B5" w:rsidRPr="00AF7EB2" w:rsidRDefault="00C274B5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C274B5" w:rsidRDefault="00C274B5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74D0D" w:rsidRDefault="00874D0D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631C7" w:rsidRDefault="008631C7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631C7" w:rsidRDefault="008631C7" w:rsidP="00C274B5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854BF0" w:rsidRPr="00AF7EB2" w:rsidRDefault="00854BF0" w:rsidP="00854BF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บทที่ 5</w:t>
      </w:r>
    </w:p>
    <w:p w:rsidR="00854BF0" w:rsidRPr="00AF7EB2" w:rsidRDefault="00854BF0" w:rsidP="00854BF0">
      <w:pPr>
        <w:tabs>
          <w:tab w:val="left" w:pos="1672"/>
        </w:tabs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F7EB2">
        <w:rPr>
          <w:rFonts w:ascii="TH SarabunPSK" w:hAnsi="TH SarabunPSK" w:cs="TH SarabunPSK"/>
          <w:b/>
          <w:bCs/>
          <w:sz w:val="36"/>
          <w:szCs w:val="36"/>
          <w:cs/>
        </w:rPr>
        <w:t>สรุป</w:t>
      </w:r>
      <w:r w:rsidR="005570CF"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ผลการวิจัยและข้อเสนอแนะ</w:t>
      </w:r>
    </w:p>
    <w:p w:rsidR="00854BF0" w:rsidRPr="00AF7EB2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6"/>
          <w:szCs w:val="36"/>
        </w:rPr>
      </w:pPr>
    </w:p>
    <w:p w:rsidR="00854BF0" w:rsidRDefault="00854BF0" w:rsidP="00874D0D">
      <w:pPr>
        <w:tabs>
          <w:tab w:val="left" w:pos="1672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</w:rPr>
        <w:fldChar w:fldCharType="begin">
          <w:ffData>
            <w:name w:val="Text5"/>
            <w:enabled/>
            <w:calcOnExit w:val="0"/>
            <w:textInput>
              <w:default w:val="เริ่มพิมพ์ที่นี่ หากมีการกล่าวนำของเนื้อหาในบทนี้ (มีหรือไม่มีก็ได้)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</w:rPr>
        <w:instrText xml:space="preserve"> FORMTEXT </w:instrText>
      </w:r>
      <w:r w:rsidRPr="00AF7EB2">
        <w:rPr>
          <w:rFonts w:ascii="TH SarabunPSK" w:hAnsi="TH SarabunPSK" w:cs="TH SarabunPSK"/>
          <w:sz w:val="32"/>
          <w:szCs w:val="32"/>
        </w:rPr>
      </w:r>
      <w:r w:rsidRPr="00AF7EB2">
        <w:rPr>
          <w:rFonts w:ascii="TH SarabunPSK" w:hAnsi="TH SarabunPSK" w:cs="TH SarabunPSK"/>
          <w:sz w:val="32"/>
          <w:szCs w:val="32"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เริ่มพิมพ์ที่นี่ หากมีการกล่าวนำของเนื้อหาในบทนี้ (มีหรือไม่มีก็ได้)</w:t>
      </w:r>
      <w:r w:rsidRPr="00AF7EB2">
        <w:rPr>
          <w:rFonts w:ascii="TH SarabunPSK" w:hAnsi="TH SarabunPSK" w:cs="TH SarabunPSK"/>
          <w:sz w:val="32"/>
          <w:szCs w:val="32"/>
        </w:rPr>
        <w:fldChar w:fldCharType="end"/>
      </w:r>
    </w:p>
    <w:p w:rsidR="00854BF0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871B8" w:rsidRPr="00AF7EB2" w:rsidRDefault="00A871B8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5570CF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5.1 </w:t>
      </w:r>
      <w:r w:rsidR="00854BF0" w:rsidRPr="00AF7EB2">
        <w:rPr>
          <w:rFonts w:ascii="TH SarabunPSK" w:hAnsi="TH SarabunPSK" w:cs="TH SarabunPSK"/>
          <w:b/>
          <w:bCs/>
          <w:sz w:val="32"/>
          <w:szCs w:val="32"/>
          <w:cs/>
        </w:rPr>
        <w:t>สรุปผลการวิจัย</w:t>
      </w:r>
    </w:p>
    <w:p w:rsidR="00854BF0" w:rsidRDefault="00854BF0" w:rsidP="00874D0D">
      <w:pPr>
        <w:tabs>
          <w:tab w:val="left" w:pos="900"/>
        </w:tabs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tab/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5570CF" w:rsidRDefault="005570CF" w:rsidP="00874D0D">
      <w:pPr>
        <w:tabs>
          <w:tab w:val="left" w:pos="900"/>
        </w:tabs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871B8" w:rsidRDefault="00A871B8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871B8" w:rsidRPr="00AF7EB2" w:rsidRDefault="00A871B8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5570CF" w:rsidP="00230962">
      <w:pPr>
        <w:tabs>
          <w:tab w:val="left" w:pos="1672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5.2 </w:t>
      </w:r>
      <w:r w:rsidR="00854BF0" w:rsidRPr="00AF7EB2">
        <w:rPr>
          <w:rFonts w:ascii="TH SarabunPSK" w:hAnsi="TH SarabunPSK" w:cs="TH SarabunPSK"/>
          <w:b/>
          <w:bCs/>
          <w:sz w:val="32"/>
          <w:szCs w:val="32"/>
          <w:cs/>
        </w:rPr>
        <w:t>อภิปรายผล</w:t>
      </w:r>
    </w:p>
    <w:p w:rsidR="00854BF0" w:rsidRDefault="00854BF0" w:rsidP="00874D0D">
      <w:pPr>
        <w:tabs>
          <w:tab w:val="left" w:pos="900"/>
        </w:tabs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AF7EB2">
        <w:rPr>
          <w:rFonts w:ascii="TH SarabunPSK" w:hAnsi="TH SarabunPSK" w:cs="TH SarabunPSK"/>
          <w:sz w:val="32"/>
          <w:szCs w:val="32"/>
          <w:cs/>
        </w:rPr>
        <w:tab/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begin">
          <w:ffData>
            <w:name w:val=""/>
            <w:enabled/>
            <w:calcOnExit w:val="0"/>
            <w:textInput>
              <w:default w:val="คลิกที่นี่ เพื่อเริ่มพิมพ์เนื้อหา"/>
            </w:textInput>
          </w:ffData>
        </w:fldChar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</w:rPr>
        <w:instrText>FORMTEXT</w:instrText>
      </w:r>
      <w:r w:rsidRPr="00AF7EB2">
        <w:rPr>
          <w:rFonts w:ascii="TH SarabunPSK" w:hAnsi="TH SarabunPSK" w:cs="TH SarabunPSK"/>
          <w:sz w:val="32"/>
          <w:szCs w:val="32"/>
          <w:cs/>
        </w:rPr>
        <w:instrText xml:space="preserve"> </w:instrText>
      </w:r>
      <w:r w:rsidRPr="00AF7EB2">
        <w:rPr>
          <w:rFonts w:ascii="TH SarabunPSK" w:hAnsi="TH SarabunPSK" w:cs="TH SarabunPSK"/>
          <w:sz w:val="32"/>
          <w:szCs w:val="32"/>
          <w:cs/>
        </w:rPr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separate"/>
      </w:r>
      <w:r w:rsidRPr="00AF7EB2">
        <w:rPr>
          <w:rFonts w:ascii="TH SarabunPSK" w:hAnsi="TH SarabunPSK" w:cs="TH SarabunPSK"/>
          <w:noProof/>
          <w:sz w:val="32"/>
          <w:szCs w:val="32"/>
          <w:cs/>
        </w:rPr>
        <w:t>คลิกที่นี่ เพื่อเริ่มพิมพ์เนื้อหา</w:t>
      </w:r>
      <w:r w:rsidRPr="00AF7EB2">
        <w:rPr>
          <w:rFonts w:ascii="TH SarabunPSK" w:hAnsi="TH SarabunPSK" w:cs="TH SarabunPSK"/>
          <w:sz w:val="32"/>
          <w:szCs w:val="32"/>
          <w:cs/>
        </w:rPr>
        <w:fldChar w:fldCharType="end"/>
      </w:r>
    </w:p>
    <w:p w:rsidR="005570CF" w:rsidRDefault="005570CF" w:rsidP="00874D0D">
      <w:pPr>
        <w:tabs>
          <w:tab w:val="left" w:pos="900"/>
        </w:tabs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Default="00854BF0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871B8" w:rsidRPr="00AF7EB2" w:rsidRDefault="00A871B8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Default="00854BF0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A871B8" w:rsidRPr="00AF7EB2" w:rsidRDefault="00A871B8" w:rsidP="00854BF0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ind w:firstLine="1177"/>
        <w:jc w:val="thaiDistribute"/>
        <w:rPr>
          <w:rFonts w:ascii="TH SarabunPSK" w:hAnsi="TH SarabunPSK" w:cs="TH SarabunPSK"/>
          <w:sz w:val="32"/>
          <w:szCs w:val="32"/>
        </w:rPr>
      </w:pPr>
    </w:p>
    <w:p w:rsidR="00854BF0" w:rsidRPr="00AF7EB2" w:rsidRDefault="00854BF0" w:rsidP="00854BF0">
      <w:pPr>
        <w:tabs>
          <w:tab w:val="left" w:pos="1672"/>
        </w:tabs>
        <w:ind w:firstLine="22"/>
        <w:jc w:val="thaiDistribute"/>
        <w:rPr>
          <w:rFonts w:ascii="TH SarabunPSK" w:hAnsi="TH SarabunPSK" w:cs="TH SarabunPSK"/>
          <w:sz w:val="32"/>
          <w:szCs w:val="32"/>
        </w:rPr>
      </w:pPr>
    </w:p>
    <w:p w:rsidR="000C626A" w:rsidRPr="00AF7EB2" w:rsidRDefault="000C626A" w:rsidP="00B75956">
      <w:pPr>
        <w:tabs>
          <w:tab w:val="left" w:pos="1672"/>
        </w:tabs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  <w:bookmarkStart w:id="3" w:name="_GoBack"/>
      <w:bookmarkEnd w:id="3"/>
    </w:p>
    <w:sectPr w:rsidR="000C626A" w:rsidRPr="00AF7EB2" w:rsidSect="00230962">
      <w:pgSz w:w="11906" w:h="16838" w:code="9"/>
      <w:pgMar w:top="2160" w:right="1440" w:bottom="1440" w:left="2160" w:header="1411" w:footer="706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D5CC378-B481-4653-AB48-AEE95D0E7D0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915D3A72-D3CD-4C0D-82C6-0CC640B83FA2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E8F1AD50-DF4C-4327-9D80-70C3C03ADCD1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F505CE23-5EE8-4399-A96B-A9340F9F4AC7}"/>
    <w:embedBold r:id="rId5" w:fontKey="{3B92C0EA-8D3A-45AC-B7AF-10D5AA3AC8A8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6" w:fontKey="{F747BBC6-9A06-4379-A79E-F713B28F7A2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F0956CB0-66EC-46D0-AF31-C13D9437D28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2C1ADC"/>
    <w:multiLevelType w:val="hybridMultilevel"/>
    <w:tmpl w:val="5BE25444"/>
    <w:lvl w:ilvl="0" w:tplc="559A86A6">
      <w:start w:val="1"/>
      <w:numFmt w:val="decimal"/>
      <w:lvlText w:val="%1."/>
      <w:lvlJc w:val="left"/>
      <w:pPr>
        <w:tabs>
          <w:tab w:val="num" w:pos="770"/>
        </w:tabs>
        <w:ind w:left="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90"/>
        </w:tabs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10"/>
        </w:tabs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30"/>
        </w:tabs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50"/>
        </w:tabs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70"/>
        </w:tabs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90"/>
        </w:tabs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10"/>
        </w:tabs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30"/>
        </w:tabs>
        <w:ind w:left="6530" w:hanging="180"/>
      </w:pPr>
    </w:lvl>
  </w:abstractNum>
  <w:abstractNum w:abstractNumId="1" w15:restartNumberingAfterBreak="0">
    <w:nsid w:val="293A5319"/>
    <w:multiLevelType w:val="multilevel"/>
    <w:tmpl w:val="EC58B452"/>
    <w:lvl w:ilvl="0">
      <w:start w:val="1"/>
      <w:numFmt w:val="decimal"/>
      <w:lvlText w:val="%1)"/>
      <w:lvlJc w:val="left"/>
      <w:pPr>
        <w:tabs>
          <w:tab w:val="num" w:pos="770"/>
        </w:tabs>
        <w:ind w:left="770" w:hanging="360"/>
      </w:pPr>
    </w:lvl>
    <w:lvl w:ilvl="1">
      <w:start w:val="1"/>
      <w:numFmt w:val="lowerLetter"/>
      <w:lvlText w:val="%2."/>
      <w:lvlJc w:val="left"/>
      <w:pPr>
        <w:tabs>
          <w:tab w:val="num" w:pos="1490"/>
        </w:tabs>
        <w:ind w:left="1490" w:hanging="360"/>
      </w:pPr>
    </w:lvl>
    <w:lvl w:ilvl="2">
      <w:start w:val="1"/>
      <w:numFmt w:val="lowerRoman"/>
      <w:lvlText w:val="%3."/>
      <w:lvlJc w:val="right"/>
      <w:pPr>
        <w:tabs>
          <w:tab w:val="num" w:pos="2210"/>
        </w:tabs>
        <w:ind w:left="2210" w:hanging="180"/>
      </w:pPr>
    </w:lvl>
    <w:lvl w:ilvl="3">
      <w:start w:val="1"/>
      <w:numFmt w:val="decimal"/>
      <w:lvlText w:val="%4."/>
      <w:lvlJc w:val="left"/>
      <w:pPr>
        <w:tabs>
          <w:tab w:val="num" w:pos="2930"/>
        </w:tabs>
        <w:ind w:left="2930" w:hanging="360"/>
      </w:pPr>
    </w:lvl>
    <w:lvl w:ilvl="4">
      <w:start w:val="1"/>
      <w:numFmt w:val="lowerLetter"/>
      <w:lvlText w:val="%5."/>
      <w:lvlJc w:val="left"/>
      <w:pPr>
        <w:tabs>
          <w:tab w:val="num" w:pos="3650"/>
        </w:tabs>
        <w:ind w:left="3650" w:hanging="360"/>
      </w:pPr>
    </w:lvl>
    <w:lvl w:ilvl="5">
      <w:start w:val="1"/>
      <w:numFmt w:val="lowerRoman"/>
      <w:lvlText w:val="%6."/>
      <w:lvlJc w:val="right"/>
      <w:pPr>
        <w:tabs>
          <w:tab w:val="num" w:pos="4370"/>
        </w:tabs>
        <w:ind w:left="4370" w:hanging="180"/>
      </w:pPr>
    </w:lvl>
    <w:lvl w:ilvl="6">
      <w:start w:val="1"/>
      <w:numFmt w:val="decimal"/>
      <w:lvlText w:val="%7."/>
      <w:lvlJc w:val="left"/>
      <w:pPr>
        <w:tabs>
          <w:tab w:val="num" w:pos="5090"/>
        </w:tabs>
        <w:ind w:left="5090" w:hanging="360"/>
      </w:pPr>
    </w:lvl>
    <w:lvl w:ilvl="7">
      <w:start w:val="1"/>
      <w:numFmt w:val="lowerLetter"/>
      <w:lvlText w:val="%8."/>
      <w:lvlJc w:val="left"/>
      <w:pPr>
        <w:tabs>
          <w:tab w:val="num" w:pos="5810"/>
        </w:tabs>
        <w:ind w:left="5810" w:hanging="360"/>
      </w:pPr>
    </w:lvl>
    <w:lvl w:ilvl="8">
      <w:start w:val="1"/>
      <w:numFmt w:val="lowerRoman"/>
      <w:lvlText w:val="%9."/>
      <w:lvlJc w:val="right"/>
      <w:pPr>
        <w:tabs>
          <w:tab w:val="num" w:pos="6530"/>
        </w:tabs>
        <w:ind w:left="6530" w:hanging="180"/>
      </w:pPr>
    </w:lvl>
  </w:abstractNum>
  <w:abstractNum w:abstractNumId="2" w15:restartNumberingAfterBreak="0">
    <w:nsid w:val="2D432851"/>
    <w:multiLevelType w:val="multilevel"/>
    <w:tmpl w:val="D4846D16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9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3AF4"/>
    <w:rsid w:val="000420B5"/>
    <w:rsid w:val="00067D1B"/>
    <w:rsid w:val="000C626A"/>
    <w:rsid w:val="00140359"/>
    <w:rsid w:val="00173AF4"/>
    <w:rsid w:val="001E5BBA"/>
    <w:rsid w:val="001E7346"/>
    <w:rsid w:val="00230962"/>
    <w:rsid w:val="00274DC4"/>
    <w:rsid w:val="00297E65"/>
    <w:rsid w:val="00331B0E"/>
    <w:rsid w:val="00380050"/>
    <w:rsid w:val="00496840"/>
    <w:rsid w:val="005241F5"/>
    <w:rsid w:val="005570CF"/>
    <w:rsid w:val="005E571C"/>
    <w:rsid w:val="00633367"/>
    <w:rsid w:val="00637827"/>
    <w:rsid w:val="00641E9F"/>
    <w:rsid w:val="006E1D43"/>
    <w:rsid w:val="006F4FA2"/>
    <w:rsid w:val="007653CD"/>
    <w:rsid w:val="007B5E1D"/>
    <w:rsid w:val="007E4319"/>
    <w:rsid w:val="00854BF0"/>
    <w:rsid w:val="00856150"/>
    <w:rsid w:val="008631C7"/>
    <w:rsid w:val="008649B5"/>
    <w:rsid w:val="00874D0D"/>
    <w:rsid w:val="008B2F11"/>
    <w:rsid w:val="009A416A"/>
    <w:rsid w:val="009D402F"/>
    <w:rsid w:val="00A3253F"/>
    <w:rsid w:val="00A56F33"/>
    <w:rsid w:val="00A661F7"/>
    <w:rsid w:val="00A778AF"/>
    <w:rsid w:val="00A871B8"/>
    <w:rsid w:val="00A95CDE"/>
    <w:rsid w:val="00AF7EB2"/>
    <w:rsid w:val="00B04460"/>
    <w:rsid w:val="00B1681D"/>
    <w:rsid w:val="00B405ED"/>
    <w:rsid w:val="00B4791B"/>
    <w:rsid w:val="00B57DFB"/>
    <w:rsid w:val="00B75956"/>
    <w:rsid w:val="00BB225A"/>
    <w:rsid w:val="00BB25AF"/>
    <w:rsid w:val="00BB5260"/>
    <w:rsid w:val="00BD6FE2"/>
    <w:rsid w:val="00C274B5"/>
    <w:rsid w:val="00C468B8"/>
    <w:rsid w:val="00C535B0"/>
    <w:rsid w:val="00C9021A"/>
    <w:rsid w:val="00DB4244"/>
    <w:rsid w:val="00DC6241"/>
    <w:rsid w:val="00DC6CD7"/>
    <w:rsid w:val="00EB34FD"/>
    <w:rsid w:val="00EC6A96"/>
    <w:rsid w:val="00F10F8A"/>
    <w:rsid w:val="00F31250"/>
    <w:rsid w:val="00F3701F"/>
    <w:rsid w:val="00F37F98"/>
    <w:rsid w:val="00F768EA"/>
    <w:rsid w:val="00F8638F"/>
    <w:rsid w:val="00F96521"/>
    <w:rsid w:val="00FD1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E09B596-0E7E-4274-B9BE-14AD0D6C0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E7346"/>
    <w:rPr>
      <w:rFonts w:ascii="Cordia New" w:hAnsi="Cordia New" w:cs="Cordia New"/>
      <w:sz w:val="24"/>
      <w:szCs w:val="24"/>
    </w:rPr>
  </w:style>
  <w:style w:type="paragraph" w:styleId="Heading2">
    <w:name w:val="heading 2"/>
    <w:basedOn w:val="Normal"/>
    <w:next w:val="Normal"/>
    <w:qFormat/>
    <w:rsid w:val="00641E9F"/>
    <w:pPr>
      <w:keepNext/>
      <w:outlineLvl w:val="1"/>
    </w:pPr>
    <w:rPr>
      <w:rFonts w:ascii="Times New Roman" w:eastAsia="Cordia New" w:hAnsi="Times New Roman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5E571C"/>
    <w:rPr>
      <w:rFonts w:ascii="CordiaUPC" w:eastAsia="Cordia New" w:hAnsi="CordiaUPC" w:cs="CordiaUPC"/>
      <w:sz w:val="32"/>
      <w:szCs w:val="32"/>
    </w:rPr>
  </w:style>
  <w:style w:type="table" w:styleId="TableGrid">
    <w:name w:val="Table Grid"/>
    <w:basedOn w:val="TableNormal"/>
    <w:rsid w:val="00F37F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3701F"/>
    <w:pPr>
      <w:ind w:left="720"/>
      <w:contextualSpacing/>
    </w:pPr>
    <w:rPr>
      <w:szCs w:val="30"/>
    </w:rPr>
  </w:style>
  <w:style w:type="character" w:styleId="PlaceholderText">
    <w:name w:val="Placeholder Text"/>
    <w:basedOn w:val="DefaultParagraphFont"/>
    <w:uiPriority w:val="99"/>
    <w:semiHidden/>
    <w:rsid w:val="008B2F1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(Chapter1-5)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A24D47-07B7-4943-8D58-463358E78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(Chapter1-5)template.dot</Template>
  <TotalTime>172</TotalTime>
  <Pages>1</Pages>
  <Words>334</Words>
  <Characters>1908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บทที่  1</vt:lpstr>
      <vt:lpstr>บทที่  1</vt:lpstr>
    </vt:vector>
  </TitlesOfParts>
  <Company>nu</Company>
  <LinksUpToDate>false</LinksUpToDate>
  <CharactersWithSpaces>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บทที่  1</dc:title>
  <dc:subject/>
  <dc:creator>apichaya auicharoen</dc:creator>
  <cp:keywords/>
  <cp:lastModifiedBy>apichaya auicharoen</cp:lastModifiedBy>
  <cp:revision>30</cp:revision>
  <cp:lastPrinted>1899-12-31T17:00:00Z</cp:lastPrinted>
  <dcterms:created xsi:type="dcterms:W3CDTF">2015-06-04T10:36:00Z</dcterms:created>
  <dcterms:modified xsi:type="dcterms:W3CDTF">2019-06-11T04:57:00Z</dcterms:modified>
</cp:coreProperties>
</file>